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5030"/>
      </w:tblGrid>
      <w:tr w:rsidR="000E5DBA" w:rsidTr="00316F2A">
        <w:tc>
          <w:tcPr>
            <w:tcW w:w="4748" w:type="dxa"/>
          </w:tcPr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815B41" w:rsidRDefault="00815B41" w:rsidP="00815B41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815B41" w:rsidRDefault="00815B41" w:rsidP="00D05B0B">
            <w:pPr>
              <w:ind w:firstLine="3788"/>
              <w:rPr>
                <w:rFonts w:ascii="Georgia" w:hAnsi="Georgia"/>
                <w:sz w:val="18"/>
              </w:rPr>
            </w:pPr>
          </w:p>
        </w:tc>
        <w:tc>
          <w:tcPr>
            <w:tcW w:w="5030" w:type="dxa"/>
          </w:tcPr>
          <w:p w:rsidR="00C94580" w:rsidRDefault="00C94580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  <w:p w:rsidR="00C94580" w:rsidRDefault="00C94580" w:rsidP="00BB52C3">
            <w:pPr>
              <w:pStyle w:val="Intestazione"/>
              <w:tabs>
                <w:tab w:val="clear" w:pos="4819"/>
                <w:tab w:val="clear" w:pos="9638"/>
              </w:tabs>
              <w:ind w:left="6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</w:t>
            </w:r>
            <w:r w:rsidR="001C1509">
              <w:rPr>
                <w:sz w:val="24"/>
                <w:szCs w:val="24"/>
              </w:rPr>
              <w:t>/la</w:t>
            </w:r>
            <w:r>
              <w:rPr>
                <w:sz w:val="24"/>
                <w:szCs w:val="24"/>
              </w:rPr>
              <w:t xml:space="preserve"> Responsabile Scientific</w:t>
            </w:r>
            <w:r w:rsidR="001C1509">
              <w:rPr>
                <w:sz w:val="24"/>
                <w:szCs w:val="24"/>
              </w:rPr>
              <w:t>o/a</w:t>
            </w:r>
            <w:r>
              <w:rPr>
                <w:sz w:val="24"/>
                <w:szCs w:val="24"/>
              </w:rPr>
              <w:t xml:space="preserve"> </w:t>
            </w:r>
          </w:p>
          <w:p w:rsidR="00C94580" w:rsidRDefault="00C94580" w:rsidP="00BB52C3">
            <w:pPr>
              <w:pStyle w:val="Intestazione"/>
              <w:tabs>
                <w:tab w:val="clear" w:pos="4819"/>
                <w:tab w:val="clear" w:pos="9638"/>
              </w:tabs>
              <w:ind w:left="6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dell’assegno di ricerca</w:t>
            </w:r>
          </w:p>
          <w:p w:rsidR="00C94580" w:rsidRDefault="001C1509" w:rsidP="00BB52C3">
            <w:pPr>
              <w:pStyle w:val="Intestazione"/>
              <w:tabs>
                <w:tab w:val="clear" w:pos="4819"/>
                <w:tab w:val="clear" w:pos="9638"/>
              </w:tabs>
              <w:ind w:left="632"/>
              <w:rPr>
                <w:sz w:val="24"/>
                <w:szCs w:val="24"/>
              </w:rPr>
            </w:pPr>
            <w:r w:rsidRPr="001C1509">
              <w:rPr>
                <w:sz w:val="24"/>
                <w:szCs w:val="24"/>
              </w:rPr>
              <w:t>Prof./Prof.ssa - Dott./Dott.ssa</w:t>
            </w:r>
            <w:r w:rsidR="00C94580">
              <w:rPr>
                <w:sz w:val="24"/>
                <w:szCs w:val="24"/>
              </w:rPr>
              <w:t xml:space="preserve"> _______________________________</w:t>
            </w:r>
          </w:p>
          <w:p w:rsidR="00D05B0B" w:rsidRDefault="00D05B0B" w:rsidP="00BB52C3">
            <w:pPr>
              <w:pStyle w:val="Intestazione"/>
              <w:tabs>
                <w:tab w:val="clear" w:pos="4819"/>
                <w:tab w:val="clear" w:pos="9638"/>
              </w:tabs>
              <w:ind w:left="632"/>
              <w:rPr>
                <w:sz w:val="24"/>
                <w:szCs w:val="24"/>
              </w:rPr>
            </w:pPr>
          </w:p>
          <w:p w:rsidR="008B47F7" w:rsidRDefault="008B47F7" w:rsidP="00BB52C3">
            <w:pPr>
              <w:pStyle w:val="Intestazione"/>
              <w:tabs>
                <w:tab w:val="clear" w:pos="4819"/>
                <w:tab w:val="clear" w:pos="9638"/>
              </w:tabs>
              <w:ind w:left="6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 Consiglio del Dipartimento di/</w:t>
            </w:r>
          </w:p>
          <w:p w:rsidR="00153959" w:rsidRDefault="008B47F7" w:rsidP="00BB52C3">
            <w:pPr>
              <w:pStyle w:val="Intestazione"/>
              <w:tabs>
                <w:tab w:val="clear" w:pos="4819"/>
                <w:tab w:val="clear" w:pos="9638"/>
              </w:tabs>
              <w:ind w:left="6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</w:t>
            </w:r>
            <w:r w:rsidR="001C1509">
              <w:rPr>
                <w:sz w:val="24"/>
                <w:szCs w:val="24"/>
              </w:rPr>
              <w:t>/la</w:t>
            </w:r>
            <w:r>
              <w:rPr>
                <w:sz w:val="24"/>
                <w:szCs w:val="24"/>
              </w:rPr>
              <w:t xml:space="preserve"> Direttore</w:t>
            </w:r>
            <w:r w:rsidR="001C1509">
              <w:rPr>
                <w:sz w:val="24"/>
                <w:szCs w:val="24"/>
              </w:rPr>
              <w:t>/</w:t>
            </w:r>
            <w:proofErr w:type="spellStart"/>
            <w:r w:rsidR="001C1509">
              <w:rPr>
                <w:sz w:val="24"/>
                <w:szCs w:val="24"/>
              </w:rPr>
              <w:t>trice</w:t>
            </w:r>
            <w:proofErr w:type="spellEnd"/>
            <w:r>
              <w:rPr>
                <w:sz w:val="24"/>
                <w:szCs w:val="24"/>
              </w:rPr>
              <w:t xml:space="preserve"> del Centro di Ricerca </w:t>
            </w:r>
            <w:r w:rsidR="00153959">
              <w:rPr>
                <w:sz w:val="24"/>
                <w:szCs w:val="24"/>
              </w:rPr>
              <w:t>________________________</w:t>
            </w:r>
          </w:p>
          <w:p w:rsidR="002E4F98" w:rsidRPr="00D05B0B" w:rsidRDefault="002E4F98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</w:tc>
      </w:tr>
    </w:tbl>
    <w:p w:rsidR="00D05B0B" w:rsidRDefault="00D05B0B" w:rsidP="000E5DBA"/>
    <w:p w:rsidR="00D05B0B" w:rsidRDefault="00D05B0B" w:rsidP="000E5DBA"/>
    <w:p w:rsidR="000E5DBA" w:rsidRDefault="000E5DBA" w:rsidP="000E5DBA"/>
    <w:p w:rsidR="0043497D" w:rsidRPr="003A6B7B" w:rsidRDefault="0043497D" w:rsidP="0043497D">
      <w:pPr>
        <w:rPr>
          <w:b/>
          <w:i/>
          <w:sz w:val="22"/>
          <w:szCs w:val="22"/>
        </w:rPr>
      </w:pPr>
      <w:r w:rsidRPr="003A6B7B">
        <w:rPr>
          <w:b/>
          <w:i/>
          <w:sz w:val="22"/>
          <w:szCs w:val="22"/>
        </w:rPr>
        <w:t>OGGETTO: RICHIESTA AUTORIZZAZIONE SVOLGIMENTO ATTIVITÀ DI</w:t>
      </w:r>
      <w:r>
        <w:rPr>
          <w:b/>
          <w:i/>
          <w:sz w:val="22"/>
          <w:szCs w:val="22"/>
        </w:rPr>
        <w:t xml:space="preserve"> INSEGNAMENTO</w:t>
      </w:r>
    </w:p>
    <w:p w:rsidR="0043497D" w:rsidRDefault="0043497D" w:rsidP="0043497D"/>
    <w:p w:rsidR="0043497D" w:rsidRDefault="0043497D" w:rsidP="0043497D"/>
    <w:p w:rsidR="0043497D" w:rsidRDefault="0043497D" w:rsidP="0043497D"/>
    <w:p w:rsidR="0043497D" w:rsidRDefault="0043497D" w:rsidP="0043497D"/>
    <w:p w:rsidR="0043497D" w:rsidRDefault="0043497D" w:rsidP="0043497D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</w:rPr>
        <w:t>Io sottoscritto/a Dott./Dott.ssa _____________________________</w:t>
      </w:r>
      <w:r w:rsidR="00BB52C3">
        <w:rPr>
          <w:sz w:val="24"/>
        </w:rPr>
        <w:t xml:space="preserve">_, titolare di un contratto di </w:t>
      </w:r>
      <w:r>
        <w:rPr>
          <w:sz w:val="24"/>
        </w:rPr>
        <w:t>ricerca per l’attuazione del prog</w:t>
      </w:r>
      <w:r w:rsidR="00083399">
        <w:rPr>
          <w:sz w:val="24"/>
        </w:rPr>
        <w:t>etto</w:t>
      </w:r>
      <w:r>
        <w:rPr>
          <w:sz w:val="24"/>
        </w:rPr>
        <w:t xml:space="preserve"> di ricerca “___________________________________” presso il Dipartimento di ___________________________________________________________</w:t>
      </w:r>
    </w:p>
    <w:p w:rsidR="0043497D" w:rsidRDefault="0043497D" w:rsidP="0043497D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</w:rPr>
        <w:t xml:space="preserve">per il periodo dal ______________________ al ____________________________, chiedo l’autorizzazione allo svolgimento di attività di </w:t>
      </w:r>
      <w:r w:rsidR="00083399">
        <w:rPr>
          <w:sz w:val="24"/>
        </w:rPr>
        <w:t>insegnamento di cui all’art. 23 L. n. 240/2010</w:t>
      </w:r>
      <w:r w:rsidR="00BE3C11">
        <w:rPr>
          <w:sz w:val="24"/>
        </w:rPr>
        <w:t xml:space="preserve"> o di cui all’art. 2230 c.c.</w:t>
      </w:r>
      <w:r>
        <w:rPr>
          <w:sz w:val="24"/>
        </w:rPr>
        <w:t>, ai sensi de</w:t>
      </w:r>
      <w:r w:rsidR="00BE3C11">
        <w:rPr>
          <w:sz w:val="24"/>
        </w:rPr>
        <w:t>ll’art</w:t>
      </w:r>
      <w:r>
        <w:rPr>
          <w:sz w:val="24"/>
        </w:rPr>
        <w:t xml:space="preserve">. </w:t>
      </w:r>
      <w:r w:rsidR="00BE3C11">
        <w:rPr>
          <w:sz w:val="24"/>
        </w:rPr>
        <w:t>11, commi 3, 3-bis e 3-ter</w:t>
      </w:r>
      <w:r>
        <w:rPr>
          <w:sz w:val="24"/>
        </w:rPr>
        <w:t xml:space="preserve"> del </w:t>
      </w:r>
      <w:r w:rsidRPr="003A6B7B">
        <w:rPr>
          <w:i/>
          <w:sz w:val="24"/>
        </w:rPr>
        <w:t xml:space="preserve">Regolamento per il conferimento di </w:t>
      </w:r>
      <w:r w:rsidR="00BE3C11">
        <w:rPr>
          <w:i/>
          <w:sz w:val="24"/>
        </w:rPr>
        <w:t>Contratti di Ricerca</w:t>
      </w:r>
      <w:r>
        <w:rPr>
          <w:i/>
          <w:sz w:val="24"/>
        </w:rPr>
        <w:t xml:space="preserve">, </w:t>
      </w:r>
      <w:r w:rsidRPr="003A6B7B">
        <w:rPr>
          <w:sz w:val="24"/>
        </w:rPr>
        <w:t xml:space="preserve">Decreto Rettorale n. </w:t>
      </w:r>
      <w:r w:rsidR="00BE3C11">
        <w:rPr>
          <w:sz w:val="24"/>
        </w:rPr>
        <w:t>13115</w:t>
      </w:r>
      <w:r w:rsidRPr="003A6B7B">
        <w:rPr>
          <w:sz w:val="24"/>
        </w:rPr>
        <w:t>-20</w:t>
      </w:r>
      <w:r>
        <w:rPr>
          <w:sz w:val="24"/>
        </w:rPr>
        <w:t>2</w:t>
      </w:r>
      <w:r w:rsidR="00BE3C11">
        <w:rPr>
          <w:sz w:val="24"/>
        </w:rPr>
        <w:t>5</w:t>
      </w:r>
      <w:r w:rsidRPr="003A6B7B">
        <w:rPr>
          <w:sz w:val="24"/>
        </w:rPr>
        <w:t xml:space="preserve">, Prot. n. </w:t>
      </w:r>
      <w:r w:rsidR="00BE3C11">
        <w:rPr>
          <w:sz w:val="24"/>
        </w:rPr>
        <w:t>523448</w:t>
      </w:r>
      <w:r w:rsidRPr="003A6B7B">
        <w:rPr>
          <w:sz w:val="24"/>
        </w:rPr>
        <w:t xml:space="preserve"> del </w:t>
      </w:r>
      <w:r w:rsidR="00BE3C11">
        <w:rPr>
          <w:sz w:val="24"/>
        </w:rPr>
        <w:t>03.12.2025</w:t>
      </w:r>
      <w:r>
        <w:rPr>
          <w:sz w:val="24"/>
        </w:rPr>
        <w:t xml:space="preserve">, presso l’Università </w:t>
      </w:r>
      <w:r w:rsidR="00C7798D">
        <w:rPr>
          <w:sz w:val="24"/>
        </w:rPr>
        <w:t>degli Studi di Verona</w:t>
      </w:r>
      <w:r>
        <w:rPr>
          <w:sz w:val="24"/>
        </w:rPr>
        <w:t xml:space="preserve"> per n. </w:t>
      </w:r>
      <w:r w:rsidR="00C7798D">
        <w:rPr>
          <w:sz w:val="24"/>
        </w:rPr>
        <w:t>16</w:t>
      </w:r>
      <w:r>
        <w:rPr>
          <w:sz w:val="24"/>
        </w:rPr>
        <w:t xml:space="preserve"> ore nell’</w:t>
      </w:r>
      <w:r w:rsidR="00BE3C11">
        <w:rPr>
          <w:sz w:val="24"/>
        </w:rPr>
        <w:t>anno solare</w:t>
      </w:r>
      <w:r>
        <w:rPr>
          <w:sz w:val="24"/>
        </w:rPr>
        <w:t xml:space="preserve"> </w:t>
      </w:r>
      <w:r w:rsidR="00C7798D">
        <w:rPr>
          <w:sz w:val="24"/>
        </w:rPr>
        <w:t>2026.</w:t>
      </w:r>
    </w:p>
    <w:p w:rsidR="005B6501" w:rsidRDefault="005B6501" w:rsidP="005B6501">
      <w:pPr>
        <w:tabs>
          <w:tab w:val="left" w:pos="3119"/>
          <w:tab w:val="left" w:pos="4536"/>
          <w:tab w:val="left" w:pos="4820"/>
          <w:tab w:val="left" w:pos="7088"/>
        </w:tabs>
        <w:jc w:val="both"/>
        <w:rPr>
          <w:sz w:val="24"/>
        </w:rPr>
      </w:pPr>
    </w:p>
    <w:p w:rsidR="00352798" w:rsidRDefault="00352798" w:rsidP="005B6501">
      <w:pPr>
        <w:tabs>
          <w:tab w:val="left" w:pos="3119"/>
          <w:tab w:val="left" w:pos="4536"/>
          <w:tab w:val="left" w:pos="4820"/>
          <w:tab w:val="left" w:pos="7088"/>
        </w:tabs>
        <w:jc w:val="both"/>
        <w:rPr>
          <w:sz w:val="24"/>
        </w:rPr>
      </w:pPr>
    </w:p>
    <w:p w:rsidR="00D05B0B" w:rsidRDefault="00153959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  <w:r>
        <w:rPr>
          <w:sz w:val="24"/>
        </w:rPr>
        <w:t>L</w:t>
      </w:r>
      <w:r w:rsidR="00D05B0B">
        <w:rPr>
          <w:sz w:val="24"/>
        </w:rPr>
        <w:t>uogo e d</w:t>
      </w:r>
      <w:r w:rsidR="005B6501">
        <w:rPr>
          <w:sz w:val="24"/>
        </w:rPr>
        <w:t>at</w:t>
      </w:r>
      <w:r w:rsidR="00D05B0B">
        <w:rPr>
          <w:sz w:val="24"/>
        </w:rPr>
        <w:t>a,</w:t>
      </w:r>
      <w:r>
        <w:rPr>
          <w:sz w:val="24"/>
        </w:rPr>
        <w:t xml:space="preserve"> </w:t>
      </w:r>
      <w:r w:rsidR="00BB52C3">
        <w:rPr>
          <w:sz w:val="24"/>
        </w:rPr>
        <w:t>_____________</w:t>
      </w:r>
      <w:r w:rsidR="00D05B0B">
        <w:rPr>
          <w:sz w:val="24"/>
        </w:rPr>
        <w:tab/>
        <w:t xml:space="preserve">      </w:t>
      </w:r>
      <w:bookmarkStart w:id="0" w:name="_GoBack"/>
      <w:bookmarkEnd w:id="0"/>
    </w:p>
    <w:p w:rsidR="00D05B0B" w:rsidRDefault="00D05B0B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0E5DBA" w:rsidRDefault="00D05B0B" w:rsidP="00D05B0B">
      <w:pPr>
        <w:pStyle w:val="Intestazione"/>
        <w:tabs>
          <w:tab w:val="clear" w:pos="4819"/>
          <w:tab w:val="clear" w:pos="9638"/>
        </w:tabs>
        <w:ind w:left="4956"/>
        <w:jc w:val="both"/>
        <w:rPr>
          <w:sz w:val="24"/>
        </w:rPr>
      </w:pPr>
      <w:r>
        <w:rPr>
          <w:sz w:val="24"/>
        </w:rPr>
        <w:t xml:space="preserve">    _______________</w:t>
      </w:r>
      <w:r w:rsidR="005B6501">
        <w:rPr>
          <w:sz w:val="24"/>
        </w:rPr>
        <w:t>_____________________</w:t>
      </w:r>
    </w:p>
    <w:p w:rsidR="005B6501" w:rsidRDefault="00153959" w:rsidP="00BB52C3">
      <w:pPr>
        <w:pStyle w:val="Intestazione"/>
        <w:tabs>
          <w:tab w:val="clear" w:pos="4819"/>
          <w:tab w:val="clear" w:pos="9638"/>
        </w:tabs>
        <w:spacing w:before="6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C67C1">
        <w:rPr>
          <w:sz w:val="24"/>
        </w:rPr>
        <w:t xml:space="preserve">         </w:t>
      </w:r>
      <w:r w:rsidR="005B6501">
        <w:rPr>
          <w:sz w:val="24"/>
        </w:rPr>
        <w:t>(firma</w:t>
      </w:r>
      <w:r>
        <w:rPr>
          <w:sz w:val="24"/>
        </w:rPr>
        <w:t xml:space="preserve"> del</w:t>
      </w:r>
      <w:r w:rsidR="00EC67C1">
        <w:rPr>
          <w:sz w:val="24"/>
        </w:rPr>
        <w:t>/della contrattista di ricerca</w:t>
      </w:r>
      <w:r w:rsidR="005B6501">
        <w:rPr>
          <w:sz w:val="24"/>
        </w:rPr>
        <w:t>)</w:t>
      </w:r>
    </w:p>
    <w:p w:rsidR="005B6501" w:rsidRDefault="005B6501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53959" w:rsidRDefault="00153959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815B41" w:rsidRDefault="00815B41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53959" w:rsidRDefault="00153959" w:rsidP="00153959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  <w:r>
        <w:rPr>
          <w:sz w:val="24"/>
        </w:rPr>
        <w:t xml:space="preserve">Luogo e </w:t>
      </w:r>
      <w:r w:rsidR="00BB52C3">
        <w:rPr>
          <w:sz w:val="24"/>
        </w:rPr>
        <w:t>data, _____________</w:t>
      </w:r>
    </w:p>
    <w:p w:rsidR="00BB52C3" w:rsidRDefault="00BB52C3" w:rsidP="00153959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</w:p>
    <w:p w:rsidR="005B6501" w:rsidRDefault="00153959" w:rsidP="00153959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  <w:r>
        <w:rPr>
          <w:sz w:val="24"/>
        </w:rPr>
        <w:t>Per presa visione e approvazione</w:t>
      </w:r>
    </w:p>
    <w:p w:rsidR="00D05B0B" w:rsidRDefault="001C1509" w:rsidP="00153959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  <w:r>
        <w:rPr>
          <w:sz w:val="24"/>
        </w:rPr>
        <w:t>I</w:t>
      </w:r>
      <w:r w:rsidR="00153959">
        <w:rPr>
          <w:sz w:val="24"/>
        </w:rPr>
        <w:t>l</w:t>
      </w:r>
      <w:r>
        <w:rPr>
          <w:sz w:val="24"/>
        </w:rPr>
        <w:t>/</w:t>
      </w:r>
      <w:r w:rsidR="002F7326">
        <w:rPr>
          <w:sz w:val="24"/>
        </w:rPr>
        <w:t>L</w:t>
      </w:r>
      <w:r>
        <w:rPr>
          <w:sz w:val="24"/>
        </w:rPr>
        <w:t>a</w:t>
      </w:r>
      <w:r w:rsidR="00153959">
        <w:rPr>
          <w:sz w:val="24"/>
        </w:rPr>
        <w:t xml:space="preserve"> Responsabile Scientifico</w:t>
      </w:r>
      <w:r>
        <w:rPr>
          <w:sz w:val="24"/>
        </w:rPr>
        <w:t>/a</w:t>
      </w:r>
      <w:r w:rsidR="00153959">
        <w:rPr>
          <w:sz w:val="24"/>
        </w:rPr>
        <w:t xml:space="preserve"> de</w:t>
      </w:r>
      <w:r w:rsidR="00EC67C1">
        <w:rPr>
          <w:sz w:val="24"/>
        </w:rPr>
        <w:t>l contratto di ricerca</w:t>
      </w:r>
    </w:p>
    <w:p w:rsidR="00153959" w:rsidRDefault="00153959" w:rsidP="00BB52C3">
      <w:pPr>
        <w:pStyle w:val="Intestazione"/>
        <w:tabs>
          <w:tab w:val="clear" w:pos="4819"/>
          <w:tab w:val="clear" w:pos="9638"/>
        </w:tabs>
        <w:spacing w:before="120" w:line="360" w:lineRule="auto"/>
        <w:jc w:val="right"/>
        <w:rPr>
          <w:sz w:val="24"/>
        </w:rPr>
      </w:pPr>
      <w:r>
        <w:rPr>
          <w:sz w:val="24"/>
        </w:rPr>
        <w:t>Prof./Prof.ssa - Dott./Dott.ssa _________________________________</w:t>
      </w:r>
    </w:p>
    <w:p w:rsidR="008B47F7" w:rsidRDefault="008B47F7" w:rsidP="00DF1250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sectPr w:rsidR="008B47F7" w:rsidSect="00741794">
      <w:headerReference w:type="default" r:id="rId7"/>
      <w:footerReference w:type="default" r:id="rId8"/>
      <w:pgSz w:w="11906" w:h="16838" w:code="9"/>
      <w:pgMar w:top="1843" w:right="1134" w:bottom="1418" w:left="1134" w:header="709" w:footer="266" w:gutter="0"/>
      <w:paperSrc w:first="3" w:other="3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6A5" w:rsidRDefault="001676A5">
      <w:r>
        <w:separator/>
      </w:r>
    </w:p>
  </w:endnote>
  <w:endnote w:type="continuationSeparator" w:id="0">
    <w:p w:rsidR="001676A5" w:rsidRDefault="00167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0E" w:rsidRPr="00BD78B2" w:rsidRDefault="00F8100E" w:rsidP="00F8100E">
    <w:pPr>
      <w:tabs>
        <w:tab w:val="left" w:pos="3544"/>
        <w:tab w:val="left" w:pos="8505"/>
      </w:tabs>
      <w:spacing w:line="220" w:lineRule="exact"/>
      <w:ind w:left="709"/>
      <w:rPr>
        <w:sz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6A5" w:rsidRDefault="001676A5">
      <w:r>
        <w:separator/>
      </w:r>
    </w:p>
  </w:footnote>
  <w:footnote w:type="continuationSeparator" w:id="0">
    <w:p w:rsidR="001676A5" w:rsidRDefault="00167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2C3" w:rsidRDefault="00BB52C3" w:rsidP="00BB52C3">
    <w:pPr>
      <w:pStyle w:val="Intestazione"/>
      <w:jc w:val="right"/>
      <w:rPr>
        <w:rFonts w:ascii="Arial" w:hAnsi="Arial" w:cs="Arial"/>
        <w:b/>
        <w:smallCaps/>
        <w:sz w:val="24"/>
        <w:szCs w:val="24"/>
      </w:rPr>
    </w:pPr>
  </w:p>
  <w:p w:rsidR="00D1311C" w:rsidRPr="00BB52C3" w:rsidRDefault="00BB52C3" w:rsidP="00BB52C3">
    <w:pPr>
      <w:pStyle w:val="Intestazione"/>
      <w:jc w:val="right"/>
      <w:rPr>
        <w:rFonts w:ascii="Arial" w:hAnsi="Arial" w:cs="Arial"/>
        <w:b/>
        <w:smallCaps/>
        <w:sz w:val="24"/>
        <w:szCs w:val="24"/>
      </w:rPr>
    </w:pPr>
    <w:r w:rsidRPr="00BB52C3">
      <w:rPr>
        <w:rFonts w:ascii="Arial" w:hAnsi="Arial" w:cs="Arial"/>
        <w:b/>
        <w:smallCaps/>
        <w:sz w:val="24"/>
        <w:szCs w:val="24"/>
      </w:rPr>
      <w:t>Allegato A.4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F0686"/>
    <w:multiLevelType w:val="hybridMultilevel"/>
    <w:tmpl w:val="7E10CDD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BA"/>
    <w:rsid w:val="00012D86"/>
    <w:rsid w:val="00053AD1"/>
    <w:rsid w:val="000550F3"/>
    <w:rsid w:val="000616BA"/>
    <w:rsid w:val="00083399"/>
    <w:rsid w:val="000A23FB"/>
    <w:rsid w:val="000C05C7"/>
    <w:rsid w:val="000C5187"/>
    <w:rsid w:val="000E5DBA"/>
    <w:rsid w:val="0011295A"/>
    <w:rsid w:val="00153959"/>
    <w:rsid w:val="001653E4"/>
    <w:rsid w:val="001676A5"/>
    <w:rsid w:val="001677CB"/>
    <w:rsid w:val="001C1509"/>
    <w:rsid w:val="001D4304"/>
    <w:rsid w:val="001D6437"/>
    <w:rsid w:val="00205B44"/>
    <w:rsid w:val="002A5DAC"/>
    <w:rsid w:val="002B6573"/>
    <w:rsid w:val="002E4F98"/>
    <w:rsid w:val="002F7326"/>
    <w:rsid w:val="00316F2A"/>
    <w:rsid w:val="00344CA3"/>
    <w:rsid w:val="00352798"/>
    <w:rsid w:val="0037709F"/>
    <w:rsid w:val="003B7C47"/>
    <w:rsid w:val="003C5F83"/>
    <w:rsid w:val="003D7CBE"/>
    <w:rsid w:val="004135EF"/>
    <w:rsid w:val="0042681E"/>
    <w:rsid w:val="0043497D"/>
    <w:rsid w:val="00442F39"/>
    <w:rsid w:val="004456FD"/>
    <w:rsid w:val="004E644C"/>
    <w:rsid w:val="004E6BD2"/>
    <w:rsid w:val="005175B5"/>
    <w:rsid w:val="005341DD"/>
    <w:rsid w:val="005450CF"/>
    <w:rsid w:val="0055330D"/>
    <w:rsid w:val="005B38B6"/>
    <w:rsid w:val="005B6501"/>
    <w:rsid w:val="00601E49"/>
    <w:rsid w:val="00627212"/>
    <w:rsid w:val="006302F5"/>
    <w:rsid w:val="0064265C"/>
    <w:rsid w:val="00655067"/>
    <w:rsid w:val="006644E3"/>
    <w:rsid w:val="0068144E"/>
    <w:rsid w:val="006A6F21"/>
    <w:rsid w:val="006C6516"/>
    <w:rsid w:val="006D2677"/>
    <w:rsid w:val="006E0FF0"/>
    <w:rsid w:val="006F42C6"/>
    <w:rsid w:val="006F7202"/>
    <w:rsid w:val="006F7BD3"/>
    <w:rsid w:val="00700CDD"/>
    <w:rsid w:val="00741794"/>
    <w:rsid w:val="0076656F"/>
    <w:rsid w:val="007A39D4"/>
    <w:rsid w:val="007E0C68"/>
    <w:rsid w:val="0081035D"/>
    <w:rsid w:val="00815B41"/>
    <w:rsid w:val="008258B0"/>
    <w:rsid w:val="00861ADC"/>
    <w:rsid w:val="008776C6"/>
    <w:rsid w:val="008B47F7"/>
    <w:rsid w:val="008E5D5E"/>
    <w:rsid w:val="009442AA"/>
    <w:rsid w:val="009475B1"/>
    <w:rsid w:val="00966D62"/>
    <w:rsid w:val="009B2F4B"/>
    <w:rsid w:val="009F478D"/>
    <w:rsid w:val="009F4FAC"/>
    <w:rsid w:val="00A04347"/>
    <w:rsid w:val="00A82EC3"/>
    <w:rsid w:val="00AB306F"/>
    <w:rsid w:val="00AB6106"/>
    <w:rsid w:val="00AD4E0D"/>
    <w:rsid w:val="00AE5D75"/>
    <w:rsid w:val="00B046FA"/>
    <w:rsid w:val="00B10FCF"/>
    <w:rsid w:val="00B46701"/>
    <w:rsid w:val="00B71D5A"/>
    <w:rsid w:val="00BA3968"/>
    <w:rsid w:val="00BB52C3"/>
    <w:rsid w:val="00BE3C11"/>
    <w:rsid w:val="00C55F3B"/>
    <w:rsid w:val="00C7798D"/>
    <w:rsid w:val="00C94580"/>
    <w:rsid w:val="00CB223D"/>
    <w:rsid w:val="00CF07CB"/>
    <w:rsid w:val="00D05B0B"/>
    <w:rsid w:val="00D068D8"/>
    <w:rsid w:val="00D12B98"/>
    <w:rsid w:val="00D1311C"/>
    <w:rsid w:val="00D61B69"/>
    <w:rsid w:val="00D633A0"/>
    <w:rsid w:val="00DF1250"/>
    <w:rsid w:val="00DF6DEF"/>
    <w:rsid w:val="00E0651D"/>
    <w:rsid w:val="00E142C2"/>
    <w:rsid w:val="00EC67C1"/>
    <w:rsid w:val="00EF7F08"/>
    <w:rsid w:val="00F44818"/>
    <w:rsid w:val="00F47ED7"/>
    <w:rsid w:val="00F706E5"/>
    <w:rsid w:val="00F77F76"/>
    <w:rsid w:val="00F8100E"/>
    <w:rsid w:val="00FA1B41"/>
    <w:rsid w:val="00FB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747D8B41"/>
  <w15:chartTrackingRefBased/>
  <w15:docId w15:val="{5247BADB-1993-41E6-AC23-9588E2B4E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="Times New Roman" w:hAnsi="Courier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5DBA"/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90D1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490D17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FB38F9"/>
    <w:rPr>
      <w:color w:val="0000FF"/>
      <w:u w:val="single"/>
    </w:rPr>
  </w:style>
  <w:style w:type="paragraph" w:styleId="Testofumetto">
    <w:name w:val="Balloon Text"/>
    <w:basedOn w:val="Normale"/>
    <w:semiHidden/>
    <w:rsid w:val="00FB4AC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815B41"/>
    <w:pPr>
      <w:spacing w:before="100" w:beforeAutospacing="1" w:after="100" w:afterAutospacing="1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8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2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SSEGNI%20DI%20RICERCA\Assegnisti%20-%20Recesso\Carta%20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</Template>
  <TotalTime>1</TotalTime>
  <Pages>1</Pages>
  <Words>149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Titolo VII     Classe 15</vt:lpstr>
    </vt:vector>
  </TitlesOfParts>
  <Company>Università di Trieste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Titolo VII     Classe 15</dc:title>
  <dc:subject/>
  <dc:creator>Microsoft Office User</dc:creator>
  <cp:keywords/>
  <cp:lastModifiedBy>Stefano Poggiolini</cp:lastModifiedBy>
  <cp:revision>3</cp:revision>
  <cp:lastPrinted>2013-09-06T08:11:00Z</cp:lastPrinted>
  <dcterms:created xsi:type="dcterms:W3CDTF">2026-03-06T11:28:00Z</dcterms:created>
  <dcterms:modified xsi:type="dcterms:W3CDTF">2026-03-06T12:45:00Z</dcterms:modified>
</cp:coreProperties>
</file>